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0FD54" w14:textId="2B60BD5A" w:rsidR="00BA00AB" w:rsidRDefault="009E74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SCHIREFE</w:t>
      </w:r>
      <w:r>
        <w:rPr>
          <w:rFonts w:ascii="Times New Roman" w:hAnsi="Times New Roman" w:cs="Times New Roman"/>
          <w:sz w:val="24"/>
          <w:szCs w:val="24"/>
        </w:rPr>
        <w:t xml:space="preserve">     (d.1429)</w:t>
      </w:r>
    </w:p>
    <w:p w14:paraId="394CEB61" w14:textId="5A9CA9F2" w:rsidR="009E74D6" w:rsidRDefault="009E74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Butcher.</w:t>
      </w:r>
    </w:p>
    <w:p w14:paraId="4730853A" w14:textId="2B73D385" w:rsidR="009E74D6" w:rsidRDefault="009E74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8659CE" w14:textId="5E2FE80F" w:rsidR="009E74D6" w:rsidRDefault="009E74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E67870" w14:textId="11E9673F" w:rsidR="009E74D6" w:rsidRDefault="009E74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Aug.1429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p.146)</w:t>
      </w:r>
    </w:p>
    <w:p w14:paraId="422A9E0C" w14:textId="60404CF3" w:rsidR="009E74D6" w:rsidRDefault="009E74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Sep.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DD4DD6C" w14:textId="0A3F353B" w:rsidR="009E74D6" w:rsidRDefault="009E74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E9C65E" w14:textId="646BC4E2" w:rsidR="009E74D6" w:rsidRDefault="009E74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6D0FE9" w14:textId="0798E216" w:rsidR="009E74D6" w:rsidRPr="009E74D6" w:rsidRDefault="009E74D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sectPr w:rsidR="009E74D6" w:rsidRPr="009E74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86790" w14:textId="77777777" w:rsidR="009E74D6" w:rsidRDefault="009E74D6" w:rsidP="009139A6">
      <w:r>
        <w:separator/>
      </w:r>
    </w:p>
  </w:endnote>
  <w:endnote w:type="continuationSeparator" w:id="0">
    <w:p w14:paraId="23A6D3E8" w14:textId="77777777" w:rsidR="009E74D6" w:rsidRDefault="009E74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649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D1C7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8D6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388CA" w14:textId="77777777" w:rsidR="009E74D6" w:rsidRDefault="009E74D6" w:rsidP="009139A6">
      <w:r>
        <w:separator/>
      </w:r>
    </w:p>
  </w:footnote>
  <w:footnote w:type="continuationSeparator" w:id="0">
    <w:p w14:paraId="46BEB91D" w14:textId="77777777" w:rsidR="009E74D6" w:rsidRDefault="009E74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1F4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367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CD7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4D6"/>
    <w:rsid w:val="000666E0"/>
    <w:rsid w:val="002510B7"/>
    <w:rsid w:val="005C130B"/>
    <w:rsid w:val="00826F5C"/>
    <w:rsid w:val="009139A6"/>
    <w:rsid w:val="009448BB"/>
    <w:rsid w:val="009E74D6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798BD"/>
  <w15:chartTrackingRefBased/>
  <w15:docId w15:val="{06CF3FA4-0209-40F6-85DA-7F986D7CD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8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2022-02-26T08:13:00Z</dcterms:created>
  <dcterms:modified xsi:type="dcterms:W3CDTF">2022-02-26T08:21:00Z</dcterms:modified>
</cp:coreProperties>
</file>